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2323F" w14:textId="2B3A3541" w:rsidR="006B2F86" w:rsidRDefault="00D21F46" w:rsidP="00E71FC3">
      <w:pPr>
        <w:pStyle w:val="NoSpacing"/>
      </w:pPr>
      <w:r>
        <w:rPr>
          <w:u w:val="single"/>
        </w:rPr>
        <w:t>William MABSON</w:t>
      </w:r>
      <w:r>
        <w:t xml:space="preserve">      (d.1472)</w:t>
      </w:r>
    </w:p>
    <w:p w14:paraId="7319C39F" w14:textId="418DD927" w:rsidR="00D21F46" w:rsidRDefault="00D21F46" w:rsidP="00E71FC3">
      <w:pPr>
        <w:pStyle w:val="NoSpacing"/>
      </w:pPr>
      <w:r>
        <w:t>of Hull.</w:t>
      </w:r>
    </w:p>
    <w:p w14:paraId="79D086B4" w14:textId="4FCCA9EA" w:rsidR="00D21F46" w:rsidRDefault="00D21F46" w:rsidP="00E71FC3">
      <w:pPr>
        <w:pStyle w:val="NoSpacing"/>
      </w:pPr>
    </w:p>
    <w:p w14:paraId="799F6007" w14:textId="67355FF7" w:rsidR="00D21F46" w:rsidRDefault="00D21F46" w:rsidP="00E71FC3">
      <w:pPr>
        <w:pStyle w:val="NoSpacing"/>
      </w:pPr>
    </w:p>
    <w:p w14:paraId="39541672" w14:textId="77777777" w:rsidR="004C565A" w:rsidRDefault="004C565A" w:rsidP="004C565A">
      <w:pPr>
        <w:pStyle w:val="NoSpacing"/>
      </w:pPr>
      <w:r>
        <w:t xml:space="preserve">          1464-5</w:t>
      </w:r>
      <w:r>
        <w:tab/>
        <w:t xml:space="preserve">He became a burgess by apprenticeship to Nicholas </w:t>
      </w:r>
      <w:proofErr w:type="spellStart"/>
      <w:r>
        <w:t>Elys</w:t>
      </w:r>
      <w:proofErr w:type="spellEnd"/>
      <w:r>
        <w:t>(q.v.).</w:t>
      </w:r>
    </w:p>
    <w:p w14:paraId="69EDEA8E" w14:textId="77777777" w:rsidR="004C565A" w:rsidRDefault="004C565A" w:rsidP="004C565A">
      <w:pPr>
        <w:pStyle w:val="NoSpacing"/>
      </w:pPr>
      <w:r>
        <w:tab/>
      </w:r>
      <w:r>
        <w:tab/>
        <w:t>(“Selected Rentals and Accounts of Medieval Hull 1293-1528” edited by</w:t>
      </w:r>
    </w:p>
    <w:p w14:paraId="05AF837D" w14:textId="3C0C9091" w:rsidR="004C565A" w:rsidRDefault="004C565A" w:rsidP="00E71FC3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14:paraId="4D2DCBC9" w14:textId="6E46821C" w:rsidR="00D21F46" w:rsidRDefault="00D21F46" w:rsidP="00E71FC3">
      <w:pPr>
        <w:pStyle w:val="NoSpacing"/>
      </w:pPr>
      <w:r>
        <w:t>12 Sep.1472</w:t>
      </w:r>
      <w:r>
        <w:tab/>
        <w:t>Administration of his lands and possessions was granted. (W.Y.R. p.109)</w:t>
      </w:r>
    </w:p>
    <w:p w14:paraId="21FA6CB5" w14:textId="1F293200" w:rsidR="00D21F46" w:rsidRDefault="00D21F46" w:rsidP="00E71FC3">
      <w:pPr>
        <w:pStyle w:val="NoSpacing"/>
      </w:pPr>
    </w:p>
    <w:p w14:paraId="0A6FE01A" w14:textId="00F4FE78" w:rsidR="00D21F46" w:rsidRDefault="00D21F46" w:rsidP="00E71FC3">
      <w:pPr>
        <w:pStyle w:val="NoSpacing"/>
      </w:pPr>
    </w:p>
    <w:p w14:paraId="51D2FDD6" w14:textId="4912EEC8" w:rsidR="00D21F46" w:rsidRDefault="00D21F46" w:rsidP="00E71FC3">
      <w:pPr>
        <w:pStyle w:val="NoSpacing"/>
      </w:pPr>
      <w:r>
        <w:t>26 November 2019</w:t>
      </w:r>
    </w:p>
    <w:p w14:paraId="765F3BE8" w14:textId="1858DDBA" w:rsidR="004C565A" w:rsidRPr="00D21F46" w:rsidRDefault="004C565A" w:rsidP="00E71FC3">
      <w:pPr>
        <w:pStyle w:val="NoSpacing"/>
      </w:pPr>
      <w:r>
        <w:t>27 April 2020</w:t>
      </w:r>
    </w:p>
    <w:sectPr w:rsidR="004C565A" w:rsidRPr="00D21F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8342" w14:textId="77777777" w:rsidR="00D21F46" w:rsidRDefault="00D21F46" w:rsidP="00E71FC3">
      <w:pPr>
        <w:spacing w:after="0" w:line="240" w:lineRule="auto"/>
      </w:pPr>
      <w:r>
        <w:separator/>
      </w:r>
    </w:p>
  </w:endnote>
  <w:endnote w:type="continuationSeparator" w:id="0">
    <w:p w14:paraId="30C9CF15" w14:textId="77777777" w:rsidR="00D21F46" w:rsidRDefault="00D21F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114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E5601" w14:textId="77777777" w:rsidR="00D21F46" w:rsidRDefault="00D21F46" w:rsidP="00E71FC3">
      <w:pPr>
        <w:spacing w:after="0" w:line="240" w:lineRule="auto"/>
      </w:pPr>
      <w:r>
        <w:separator/>
      </w:r>
    </w:p>
  </w:footnote>
  <w:footnote w:type="continuationSeparator" w:id="0">
    <w:p w14:paraId="5FABEDBD" w14:textId="77777777" w:rsidR="00D21F46" w:rsidRDefault="00D21F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F46"/>
    <w:rsid w:val="001A7C09"/>
    <w:rsid w:val="004C565A"/>
    <w:rsid w:val="00577BD5"/>
    <w:rsid w:val="00656CBA"/>
    <w:rsid w:val="006A1F77"/>
    <w:rsid w:val="00733BE7"/>
    <w:rsid w:val="00AB52E8"/>
    <w:rsid w:val="00B16D3F"/>
    <w:rsid w:val="00BB41AC"/>
    <w:rsid w:val="00D21F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FB0D2"/>
  <w15:chartTrackingRefBased/>
  <w15:docId w15:val="{0F1B78D6-C0EC-4C97-82C1-D116AC9F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2019-11-26T18:04:00Z</dcterms:created>
  <dcterms:modified xsi:type="dcterms:W3CDTF">2020-04-27T07:59:00Z</dcterms:modified>
</cp:coreProperties>
</file>